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685" w:type="dxa"/>
        <w:jc w:val="righ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85"/>
      </w:tblGrid>
      <w:tr w:rsidR="00856B9D" w:rsidRPr="00124130" w14:paraId="0B1CF49D" w14:textId="77777777" w:rsidTr="00173DA4">
        <w:trPr>
          <w:trHeight w:hRule="exact" w:val="294"/>
          <w:jc w:val="right"/>
        </w:trPr>
        <w:tc>
          <w:tcPr>
            <w:tcW w:w="3685" w:type="dxa"/>
            <w:vAlign w:val="center"/>
          </w:tcPr>
          <w:p w14:paraId="735B2810" w14:textId="4D9FA7B8" w:rsidR="00856B9D" w:rsidRPr="00124130" w:rsidRDefault="00856B9D" w:rsidP="00173DA4">
            <w:pPr>
              <w:spacing w:before="0" w:after="0" w:line="240" w:lineRule="auto"/>
              <w:rPr>
                <w:rFonts w:cs="Arial"/>
                <w:szCs w:val="22"/>
              </w:rPr>
            </w:pPr>
            <w:bookmarkStart w:id="0" w:name="Text7"/>
            <w:r w:rsidRPr="00124130">
              <w:rPr>
                <w:rFonts w:cs="Arial"/>
                <w:szCs w:val="22"/>
              </w:rPr>
              <w:t>V Praze dne</w:t>
            </w:r>
            <w:bookmarkEnd w:id="0"/>
            <w:r w:rsidRPr="00124130"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604106964"/>
                <w:placeholder>
                  <w:docPart w:val="9ABD73FEC691457394B34F982C22B9C8"/>
                </w:placeholder>
                <w:date w:fullDate="2026-02-09T00:00:00Z">
                  <w:dateFormat w:val="dd.M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="00CC322D">
                  <w:rPr>
                    <w:rFonts w:cs="Arial"/>
                    <w:szCs w:val="22"/>
                  </w:rPr>
                  <w:t>09.02.2026</w:t>
                </w:r>
              </w:sdtContent>
            </w:sdt>
          </w:p>
        </w:tc>
      </w:tr>
      <w:tr w:rsidR="00856B9D" w:rsidRPr="00124130" w14:paraId="7C77A843" w14:textId="77777777" w:rsidTr="00173DA4">
        <w:trPr>
          <w:trHeight w:hRule="exact" w:val="284"/>
          <w:jc w:val="right"/>
        </w:trPr>
        <w:tc>
          <w:tcPr>
            <w:tcW w:w="3685" w:type="dxa"/>
            <w:vAlign w:val="center"/>
          </w:tcPr>
          <w:p w14:paraId="70E0D5D1" w14:textId="24FEC96C" w:rsidR="00856B9D" w:rsidRPr="00124130" w:rsidRDefault="00856B9D" w:rsidP="00173DA4">
            <w:pPr>
              <w:spacing w:before="0" w:after="0" w:line="240" w:lineRule="auto"/>
              <w:rPr>
                <w:rFonts w:cs="Arial"/>
                <w:szCs w:val="22"/>
              </w:rPr>
            </w:pPr>
            <w:bookmarkStart w:id="1" w:name="Text2"/>
            <w:r w:rsidRPr="00124130">
              <w:rPr>
                <w:rFonts w:cs="Arial"/>
                <w:szCs w:val="22"/>
                <w:lang w:val="de-DE"/>
              </w:rPr>
              <w:t>Číslo jednací: MPO</w:t>
            </w:r>
            <w:r w:rsidRPr="00124130">
              <w:rPr>
                <w:rFonts w:cs="Arial"/>
                <w:szCs w:val="22"/>
              </w:rPr>
              <w:t xml:space="preserve"> </w:t>
            </w:r>
            <w:bookmarkEnd w:id="1"/>
            <w:sdt>
              <w:sdtPr>
                <w:rPr>
                  <w:rFonts w:cs="Arial"/>
                  <w:szCs w:val="22"/>
                </w:rPr>
                <w:id w:val="2058731484"/>
                <w:placeholder>
                  <w:docPart w:val="5C20AD35AFF04305B99FE17CFDCAE483"/>
                </w:placeholder>
              </w:sdtPr>
              <w:sdtEndPr/>
              <w:sdtContent>
                <w:r w:rsidR="005529F9">
                  <w:rPr>
                    <w:rFonts w:cs="Arial"/>
                    <w:szCs w:val="22"/>
                  </w:rPr>
                  <w:t>19927/2026</w:t>
                </w:r>
              </w:sdtContent>
            </w:sdt>
          </w:p>
        </w:tc>
      </w:tr>
      <w:tr w:rsidR="00173DA4" w:rsidRPr="00124130" w14:paraId="43D25474" w14:textId="77777777" w:rsidTr="00173DA4">
        <w:trPr>
          <w:trHeight w:hRule="exact" w:val="284"/>
          <w:jc w:val="right"/>
        </w:trPr>
        <w:tc>
          <w:tcPr>
            <w:tcW w:w="3685" w:type="dxa"/>
            <w:vAlign w:val="center"/>
          </w:tcPr>
          <w:p w14:paraId="157EFD91" w14:textId="7BD51854" w:rsidR="00173DA4" w:rsidRPr="00124130" w:rsidRDefault="00173DA4" w:rsidP="00173DA4">
            <w:pPr>
              <w:spacing w:before="0" w:after="0" w:line="240" w:lineRule="auto"/>
              <w:rPr>
                <w:rFonts w:cs="Arial"/>
                <w:szCs w:val="22"/>
                <w:lang w:val="de-DE"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Spec="center" w:tblpY="-26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AA3C08" w14:paraId="2784E16F" w14:textId="77777777" w:rsidTr="00AA3C08">
        <w:tc>
          <w:tcPr>
            <w:tcW w:w="2835" w:type="dxa"/>
            <w:vAlign w:val="center"/>
          </w:tcPr>
          <w:p w14:paraId="76FEC97E" w14:textId="77777777" w:rsidR="00AA3C08" w:rsidRDefault="005529F9" w:rsidP="00AA3C08">
            <w:pPr>
              <w:pStyle w:val="JVSvodndaje"/>
              <w:ind w:left="176"/>
              <w:rPr>
                <w:b/>
                <w:bCs/>
                <w:sz w:val="26"/>
                <w:szCs w:val="26"/>
              </w:rPr>
            </w:pPr>
            <w:sdt>
              <w:sdtPr>
                <w:rPr>
                  <w:b/>
                </w:rPr>
                <w:tag w:val="oznaceniDokumentu"/>
                <w:id w:val="-1578812355"/>
                <w:placeholder>
                  <w:docPart w:val="9520F157BD68447EA082A66ED8D95F0A"/>
                </w:placeholder>
                <w:dropDownList>
                  <w:listItem w:displayText=" " w:value=" "/>
                  <w:listItem w:displayText="PRO VNITŘNÍ POTŘEBU" w:value="PRO VNITŘNÍ POTŘEBU"/>
                  <w:listItem w:displayText="CITLIVÉ" w:value="CITLIVÉ"/>
                  <w:listItem w:displayText="VELMI CITLIVÉ" w:value="VELMI CITLIVÉ"/>
                </w:dropDownList>
              </w:sdtPr>
              <w:sdtEndPr/>
              <w:sdtContent>
                <w:r w:rsidR="00AA3C08">
                  <w:rPr>
                    <w:b/>
                  </w:rPr>
                  <w:t xml:space="preserve"> </w:t>
                </w:r>
              </w:sdtContent>
            </w:sdt>
          </w:p>
        </w:tc>
      </w:tr>
    </w:tbl>
    <w:p w14:paraId="2FC92023" w14:textId="77777777" w:rsidR="00173DA4" w:rsidRDefault="00173DA4" w:rsidP="00856B9D">
      <w:pPr>
        <w:spacing w:before="0" w:after="0" w:line="240" w:lineRule="auto"/>
        <w:rPr>
          <w:b/>
          <w:bCs/>
        </w:rPr>
      </w:pPr>
    </w:p>
    <w:p w14:paraId="51E2BD20" w14:textId="77777777" w:rsidR="00AA3C08" w:rsidRPr="00AA3C08" w:rsidRDefault="00AA3C08" w:rsidP="00856B9D">
      <w:pPr>
        <w:spacing w:before="0" w:after="0" w:line="240" w:lineRule="auto"/>
        <w:rPr>
          <w:b/>
          <w:bCs/>
        </w:rPr>
      </w:pPr>
    </w:p>
    <w:p w14:paraId="027E495F" w14:textId="77777777" w:rsidR="0026213C" w:rsidRDefault="00856B9D" w:rsidP="00856B9D">
      <w:pPr>
        <w:spacing w:before="0"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doc. Ing. Karel Havlíček, Ph.D., MBA</w:t>
      </w:r>
    </w:p>
    <w:p w14:paraId="41D185B2" w14:textId="77777777" w:rsidR="00856B9D" w:rsidRDefault="00856B9D" w:rsidP="00856B9D">
      <w:pPr>
        <w:spacing w:before="0" w:after="0" w:line="240" w:lineRule="auto"/>
        <w:rPr>
          <w:sz w:val="26"/>
          <w:szCs w:val="26"/>
        </w:rPr>
      </w:pPr>
      <w:r w:rsidRPr="00B05FA1">
        <w:rPr>
          <w:sz w:val="26"/>
          <w:szCs w:val="26"/>
        </w:rPr>
        <w:t>1. místopředseda vlády</w:t>
      </w:r>
    </w:p>
    <w:p w14:paraId="1E02E2BF" w14:textId="77777777" w:rsidR="00856B9D" w:rsidRDefault="00856B9D" w:rsidP="00856B9D">
      <w:pPr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 ministr </w:t>
      </w:r>
      <w:r w:rsidRPr="00617018">
        <w:rPr>
          <w:sz w:val="26"/>
          <w:szCs w:val="26"/>
        </w:rPr>
        <w:t>průmyslu a obchodu</w:t>
      </w:r>
    </w:p>
    <w:p w14:paraId="6FC18523" w14:textId="77777777" w:rsidR="00856B9D" w:rsidRDefault="00856B9D" w:rsidP="00856B9D">
      <w:pPr>
        <w:spacing w:before="0" w:after="0" w:line="240" w:lineRule="auto"/>
        <w:rPr>
          <w:sz w:val="26"/>
          <w:szCs w:val="26"/>
        </w:rPr>
      </w:pPr>
    </w:p>
    <w:sdt>
      <w:sdtPr>
        <w:rPr>
          <w:rFonts w:cs="Arial"/>
        </w:rPr>
        <w:id w:val="-823282327"/>
        <w:placeholder>
          <w:docPart w:val="7459A7FC308F47BC98DF43E95FF7D0D2"/>
        </w:placeholder>
      </w:sdtPr>
      <w:sdtEndPr/>
      <w:sdtContent>
        <w:p w14:paraId="4E67E6D5" w14:textId="77777777" w:rsidR="00CC322D" w:rsidRPr="00CC322D" w:rsidRDefault="00CC322D" w:rsidP="00CC322D">
          <w:pPr>
            <w:rPr>
              <w:rFonts w:cs="Arial"/>
            </w:rPr>
          </w:pPr>
          <w:r w:rsidRPr="00CC322D">
            <w:rPr>
              <w:rFonts w:cs="Arial"/>
            </w:rPr>
            <w:t>Vážený pane předsedo vlády,</w:t>
          </w:r>
        </w:p>
        <w:p w14:paraId="030F53AC" w14:textId="77777777" w:rsidR="00CC322D" w:rsidRPr="00CC322D" w:rsidRDefault="00CC322D" w:rsidP="00CC322D">
          <w:pPr>
            <w:rPr>
              <w:rFonts w:cs="Arial"/>
            </w:rPr>
          </w:pPr>
          <w:r w:rsidRPr="00CC322D">
            <w:rPr>
              <w:rFonts w:cs="Arial"/>
            </w:rPr>
            <w:t>do systému elektronické knihovny Úřadu vlády ČR (</w:t>
          </w:r>
          <w:proofErr w:type="spellStart"/>
          <w:r w:rsidRPr="00CC322D">
            <w:rPr>
              <w:rFonts w:cs="Arial"/>
            </w:rPr>
            <w:t>eKLEP</w:t>
          </w:r>
          <w:proofErr w:type="spellEnd"/>
          <w:r w:rsidRPr="00CC322D">
            <w:rPr>
              <w:rFonts w:cs="Arial"/>
            </w:rPr>
            <w:t>) byl vložen materiál pro jednání vlády Hospodářská strategie – Česko: Země pro budoucnost 2.0.</w:t>
          </w:r>
        </w:p>
        <w:p w14:paraId="520991C2" w14:textId="4C12685D" w:rsidR="001B5CBF" w:rsidRDefault="001B5CBF" w:rsidP="00CC322D">
          <w:pPr>
            <w:rPr>
              <w:rFonts w:cs="Arial"/>
            </w:rPr>
          </w:pPr>
          <w:r w:rsidRPr="001B5CBF">
            <w:rPr>
              <w:rFonts w:cs="Arial"/>
            </w:rPr>
            <w:t xml:space="preserve">Prosím o zařazení výše uvedeného materiálu do části B (s rozpravou) programu jednání vlády České republiky dne </w:t>
          </w:r>
          <w:r>
            <w:rPr>
              <w:rFonts w:cs="Arial"/>
            </w:rPr>
            <w:t>16. února 2026</w:t>
          </w:r>
          <w:r w:rsidRPr="001B5CBF">
            <w:rPr>
              <w:rFonts w:cs="Arial"/>
            </w:rPr>
            <w:t xml:space="preserve">. </w:t>
          </w:r>
        </w:p>
        <w:p w14:paraId="6E1D820E" w14:textId="27DC85E6" w:rsidR="00856B9D" w:rsidRDefault="00CC322D" w:rsidP="00CC322D">
          <w:pPr>
            <w:rPr>
              <w:rFonts w:cs="Arial"/>
            </w:rPr>
          </w:pPr>
          <w:r w:rsidRPr="00CC322D">
            <w:rPr>
              <w:rFonts w:cs="Arial"/>
            </w:rPr>
            <w:t>S pozdravem</w:t>
          </w:r>
        </w:p>
      </w:sdtContent>
    </w:sdt>
    <w:sdt>
      <w:sdtPr>
        <w:rPr>
          <w:rFonts w:cs="Arial"/>
        </w:rPr>
        <w:id w:val="816073346"/>
        <w:placeholder>
          <w:docPart w:val="2F2C6F0DAC6043449D763E85A6290CC6"/>
        </w:placeholder>
      </w:sdtPr>
      <w:sdtEndPr/>
      <w:sdtContent>
        <w:p w14:paraId="7D13341D" w14:textId="11800A14" w:rsidR="00856B9D" w:rsidRDefault="00CC322D" w:rsidP="00856B9D">
          <w:pPr>
            <w:rPr>
              <w:rFonts w:cs="Arial"/>
            </w:rPr>
          </w:pPr>
          <w:r>
            <w:rPr>
              <w:rFonts w:cs="Arial"/>
            </w:rPr>
            <w:t xml:space="preserve"> </w:t>
          </w:r>
        </w:p>
      </w:sdtContent>
    </w:sdt>
    <w:sdt>
      <w:sdtPr>
        <w:rPr>
          <w:rFonts w:ascii="Arial" w:hAnsi="Arial" w:cs="Arial"/>
          <w:sz w:val="20"/>
        </w:rPr>
        <w:id w:val="503703409"/>
        <w:placeholder>
          <w:docPart w:val="C2759FBBD632482D9C50FD7302AD4A74"/>
        </w:placeholder>
        <w:showingPlcHdr/>
      </w:sdtPr>
      <w:sdtEndPr/>
      <w:sdtContent>
        <w:p w14:paraId="64C3456D" w14:textId="77777777" w:rsidR="002F0CAF" w:rsidRPr="001B59F5" w:rsidRDefault="002F0CAF" w:rsidP="002F0CAF">
          <w:pPr>
            <w:pStyle w:val="StylStylramecekvzorekdn"/>
            <w:framePr w:vSpace="567" w:wrap="around" w:x="1078" w:y="13511"/>
            <w:ind w:left="426"/>
            <w:rPr>
              <w:rFonts w:ascii="Arial" w:hAnsi="Arial" w:cs="Arial"/>
              <w:sz w:val="20"/>
            </w:rPr>
          </w:pPr>
          <w:r w:rsidRPr="002100F6">
            <w:rPr>
              <w:rFonts w:ascii="Arial" w:hAnsi="Arial" w:cs="Arial"/>
              <w:sz w:val="20"/>
            </w:rPr>
            <w:t>Vážený pan</w:t>
          </w:r>
        </w:p>
      </w:sdtContent>
    </w:sdt>
    <w:sdt>
      <w:sdtPr>
        <w:rPr>
          <w:rFonts w:ascii="Arial" w:hAnsi="Arial" w:cs="Arial"/>
          <w:sz w:val="20"/>
        </w:rPr>
        <w:id w:val="-654683548"/>
        <w:placeholder>
          <w:docPart w:val="E9DDD87E294B474385EAFBC1541082E5"/>
        </w:placeholder>
      </w:sdtPr>
      <w:sdtEndPr/>
      <w:sdtContent>
        <w:p w14:paraId="324B6168" w14:textId="074BB4A1" w:rsidR="002F0CAF" w:rsidRPr="002100F6" w:rsidRDefault="00CC322D" w:rsidP="002F0CAF">
          <w:pPr>
            <w:pStyle w:val="StylStylramecekvzorekdn"/>
            <w:framePr w:vSpace="567" w:wrap="around" w:x="1078" w:y="13511"/>
            <w:ind w:left="426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Ing. Andrej Babiš</w:t>
          </w:r>
        </w:p>
      </w:sdtContent>
    </w:sdt>
    <w:sdt>
      <w:sdtPr>
        <w:rPr>
          <w:rFonts w:ascii="Arial" w:hAnsi="Arial" w:cs="Arial"/>
          <w:sz w:val="20"/>
        </w:rPr>
        <w:id w:val="-1242552936"/>
        <w:placeholder>
          <w:docPart w:val="43739C3CA655462996486AB0A5E9D689"/>
        </w:placeholder>
      </w:sdtPr>
      <w:sdtEndPr/>
      <w:sdtContent>
        <w:p w14:paraId="10E4A176" w14:textId="47DFDEFA" w:rsidR="002F0CAF" w:rsidRPr="002100F6" w:rsidRDefault="00CC322D" w:rsidP="002F0CAF">
          <w:pPr>
            <w:pStyle w:val="StylStylramecekvzorekdn"/>
            <w:framePr w:vSpace="567" w:wrap="around" w:x="1078" w:y="13511"/>
            <w:ind w:left="426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předseda vlády</w:t>
          </w:r>
        </w:p>
      </w:sdtContent>
    </w:sdt>
    <w:sdt>
      <w:sdtPr>
        <w:rPr>
          <w:rFonts w:ascii="Arial" w:hAnsi="Arial" w:cs="Arial"/>
          <w:sz w:val="20"/>
        </w:rPr>
        <w:id w:val="-1629623132"/>
        <w:placeholder>
          <w:docPart w:val="AA27FE4F74124C3DBD3B7305B2C94862"/>
        </w:placeholder>
      </w:sdtPr>
      <w:sdtEndPr/>
      <w:sdtContent>
        <w:p w14:paraId="2E12D4B4" w14:textId="46579219" w:rsidR="002F0CAF" w:rsidRPr="002100F6" w:rsidRDefault="00CC322D" w:rsidP="002F0CAF">
          <w:pPr>
            <w:pStyle w:val="StylStylramecekvzorekdn"/>
            <w:framePr w:vSpace="567" w:wrap="around" w:x="1078" w:y="13511"/>
            <w:ind w:left="426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Účad</w:t>
          </w:r>
          <w:proofErr w:type="spellEnd"/>
          <w:r>
            <w:rPr>
              <w:rFonts w:ascii="Arial" w:hAnsi="Arial" w:cs="Arial"/>
              <w:sz w:val="20"/>
            </w:rPr>
            <w:t xml:space="preserve"> vlády – Strakova akademie</w:t>
          </w:r>
        </w:p>
      </w:sdtContent>
    </w:sdt>
    <w:sdt>
      <w:sdtPr>
        <w:rPr>
          <w:rFonts w:ascii="Arial" w:hAnsi="Arial" w:cs="Arial"/>
          <w:sz w:val="20"/>
        </w:rPr>
        <w:id w:val="104627543"/>
        <w:placeholder>
          <w:docPart w:val="E447F93E26594E12917F9AB45A585227"/>
        </w:placeholder>
      </w:sdtPr>
      <w:sdtEndPr/>
      <w:sdtContent>
        <w:p w14:paraId="2376D702" w14:textId="0902D2A1" w:rsidR="002F0CAF" w:rsidRPr="002100F6" w:rsidRDefault="00CC322D" w:rsidP="002F0CAF">
          <w:pPr>
            <w:pStyle w:val="StylStylramecekvzorekdn"/>
            <w:framePr w:vSpace="567" w:wrap="around" w:x="1078" w:y="13511"/>
            <w:ind w:left="426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PRAHA</w:t>
          </w:r>
        </w:p>
      </w:sdtContent>
    </w:sdt>
    <w:sdt>
      <w:sdtPr>
        <w:rPr>
          <w:rFonts w:ascii="Arial" w:hAnsi="Arial" w:cs="Arial"/>
          <w:sz w:val="20"/>
        </w:rPr>
        <w:id w:val="-1059160816"/>
        <w:placeholder>
          <w:docPart w:val="3A03E900040343D1B34C6DC51CFA0D5D"/>
        </w:placeholder>
      </w:sdtPr>
      <w:sdtEndPr/>
      <w:sdtContent>
        <w:p w14:paraId="2123247F" w14:textId="2354FC5B" w:rsidR="002F0CAF" w:rsidRPr="002100F6" w:rsidRDefault="00CC322D" w:rsidP="002F0CAF">
          <w:pPr>
            <w:pStyle w:val="StylStylramecekvzorekdn"/>
            <w:framePr w:vSpace="567" w:wrap="around" w:x="1078" w:y="13511"/>
            <w:ind w:left="426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 </w:t>
          </w:r>
        </w:p>
      </w:sdtContent>
    </w:sdt>
    <w:p w14:paraId="5C3BDB86" w14:textId="77777777" w:rsidR="00856B9D" w:rsidRDefault="00856B9D" w:rsidP="00856B9D">
      <w:pPr>
        <w:spacing w:before="0" w:after="0" w:line="240" w:lineRule="auto"/>
      </w:pPr>
    </w:p>
    <w:sectPr w:rsidR="00856B9D" w:rsidSect="00AA3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410" w:right="1361" w:bottom="1418" w:left="1474" w:header="567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037B" w14:textId="77777777" w:rsidR="00CC322D" w:rsidRDefault="00CC322D" w:rsidP="00856B9D">
      <w:pPr>
        <w:spacing w:before="0" w:after="0" w:line="240" w:lineRule="auto"/>
      </w:pPr>
      <w:r>
        <w:separator/>
      </w:r>
    </w:p>
  </w:endnote>
  <w:endnote w:type="continuationSeparator" w:id="0">
    <w:p w14:paraId="72260F0E" w14:textId="77777777" w:rsidR="00CC322D" w:rsidRDefault="00CC322D" w:rsidP="00856B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zeret Mono">
    <w:altName w:val="Calibri"/>
    <w:charset w:val="00"/>
    <w:family w:val="auto"/>
    <w:pitch w:val="variable"/>
    <w:sig w:usb0="A10000EF" w:usb1="4000207B" w:usb2="00000008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F695" w14:textId="77777777" w:rsidR="00856B9D" w:rsidRDefault="00856B9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852C" w14:textId="77777777" w:rsidR="00856B9D" w:rsidRPr="008F1F87" w:rsidRDefault="00856B9D" w:rsidP="00856B9D">
    <w:pPr>
      <w:tabs>
        <w:tab w:val="left" w:pos="3744"/>
      </w:tabs>
      <w:spacing w:before="0" w:after="0" w:line="240" w:lineRule="auto"/>
      <w:rPr>
        <w:rFonts w:cs="Azeret Mono"/>
        <w:noProof/>
        <w:color w:val="888B95"/>
        <w:sz w:val="16"/>
        <w:szCs w:val="16"/>
      </w:rPr>
    </w:pPr>
    <w:bookmarkStart w:id="2" w:name="OLE_LINK8"/>
    <w:r w:rsidRPr="008F1F87">
      <w:rPr>
        <w:rFonts w:cs="Azeret Mono"/>
        <w:noProof/>
        <w:color w:val="888B95"/>
        <w:sz w:val="16"/>
        <w:szCs w:val="16"/>
      </w:rPr>
      <w:t>Ministerstvo průmyslu a obchodu</w:t>
    </w:r>
  </w:p>
  <w:p w14:paraId="54879E68" w14:textId="77777777" w:rsidR="00856B9D" w:rsidRPr="008F1F87" w:rsidRDefault="00856B9D" w:rsidP="00856B9D">
    <w:pPr>
      <w:tabs>
        <w:tab w:val="right" w:pos="8931"/>
      </w:tabs>
      <w:spacing w:before="0" w:after="0" w:line="240" w:lineRule="auto"/>
      <w:rPr>
        <w:rFonts w:cs="Azeret Mono"/>
        <w:noProof/>
        <w:color w:val="888B95"/>
        <w:sz w:val="16"/>
        <w:szCs w:val="16"/>
      </w:rPr>
    </w:pPr>
    <w:r w:rsidRPr="008F1F87">
      <w:rPr>
        <w:rFonts w:cs="Azeret Mono"/>
        <w:noProof/>
        <w:color w:val="888B95"/>
        <w:sz w:val="16"/>
        <w:szCs w:val="16"/>
      </w:rPr>
      <w:t>Na Františku 32, 110 15 Praha 1</w:t>
    </w:r>
  </w:p>
  <w:p w14:paraId="71D4E92D" w14:textId="77777777" w:rsidR="00856B9D" w:rsidRPr="00856B9D" w:rsidRDefault="00856B9D" w:rsidP="00856B9D">
    <w:pPr>
      <w:tabs>
        <w:tab w:val="right" w:pos="8931"/>
      </w:tabs>
      <w:spacing w:before="0" w:after="0" w:line="240" w:lineRule="auto"/>
      <w:rPr>
        <w:rFonts w:cs="Azeret Mono"/>
        <w:noProof/>
        <w:color w:val="888B95"/>
        <w:sz w:val="16"/>
        <w:szCs w:val="16"/>
      </w:rPr>
    </w:pPr>
    <w:r w:rsidRPr="008F1F87">
      <w:rPr>
        <w:rFonts w:cs="Azeret Mono"/>
        <w:noProof/>
        <w:color w:val="888B95"/>
        <w:sz w:val="16"/>
        <w:szCs w:val="16"/>
      </w:rPr>
      <w:t>+420</w:t>
    </w:r>
    <w:r>
      <w:rPr>
        <w:rFonts w:cs="Azeret Mono"/>
        <w:noProof/>
        <w:color w:val="888B95"/>
        <w:sz w:val="16"/>
        <w:szCs w:val="16"/>
      </w:rPr>
      <w:t> </w:t>
    </w:r>
    <w:bookmarkEnd w:id="2"/>
    <w:r>
      <w:rPr>
        <w:rFonts w:cs="Azeret Mono"/>
        <w:noProof/>
        <w:color w:val="888B95"/>
        <w:sz w:val="16"/>
        <w:szCs w:val="16"/>
      </w:rPr>
      <w:t>224 852 216</w:t>
    </w:r>
    <w:r>
      <w:rPr>
        <w:color w:val="888B95"/>
        <w:sz w:val="16"/>
        <w:szCs w:val="16"/>
      </w:rPr>
      <w:tab/>
    </w:r>
    <w:r w:rsidRPr="008F1F87">
      <w:rPr>
        <w:rFonts w:cs="Azeret Mono"/>
        <w:noProof/>
        <w:color w:val="888B95"/>
        <w:sz w:val="16"/>
        <w:szCs w:val="16"/>
      </w:rPr>
      <w:t>mpo.gov.cz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ABB4" w14:textId="77777777" w:rsidR="00856B9D" w:rsidRDefault="00856B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9724" w14:textId="77777777" w:rsidR="00CC322D" w:rsidRDefault="00CC322D" w:rsidP="00856B9D">
      <w:pPr>
        <w:spacing w:before="0" w:after="0" w:line="240" w:lineRule="auto"/>
      </w:pPr>
      <w:r>
        <w:separator/>
      </w:r>
    </w:p>
  </w:footnote>
  <w:footnote w:type="continuationSeparator" w:id="0">
    <w:p w14:paraId="6457C1E8" w14:textId="77777777" w:rsidR="00CC322D" w:rsidRDefault="00CC322D" w:rsidP="00856B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AEC14" w14:textId="77777777" w:rsidR="00856B9D" w:rsidRDefault="00856B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2C144" w14:textId="77777777" w:rsidR="00856B9D" w:rsidRDefault="00856B9D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33545B" wp14:editId="70382EAD">
          <wp:simplePos x="0" y="0"/>
          <wp:positionH relativeFrom="page">
            <wp:posOffset>450215</wp:posOffset>
          </wp:positionH>
          <wp:positionV relativeFrom="page">
            <wp:posOffset>360045</wp:posOffset>
          </wp:positionV>
          <wp:extent cx="1936800" cy="792000"/>
          <wp:effectExtent l="0" t="0" r="6350" b="8255"/>
          <wp:wrapNone/>
          <wp:docPr id="36" name="Grafický 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5288757" name="Grafický objekt 140528875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68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6639A5C" wp14:editId="26258A79">
          <wp:simplePos x="0" y="0"/>
          <wp:positionH relativeFrom="page">
            <wp:posOffset>6012815</wp:posOffset>
          </wp:positionH>
          <wp:positionV relativeFrom="page">
            <wp:posOffset>360045</wp:posOffset>
          </wp:positionV>
          <wp:extent cx="680400" cy="828000"/>
          <wp:effectExtent l="0" t="0" r="5715" b="0"/>
          <wp:wrapNone/>
          <wp:docPr id="37" name="Obrázek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82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19F40" w14:textId="77777777" w:rsidR="00856B9D" w:rsidRDefault="00856B9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2D"/>
    <w:rsid w:val="00173DA4"/>
    <w:rsid w:val="001B5CBF"/>
    <w:rsid w:val="0026213C"/>
    <w:rsid w:val="002F0CAF"/>
    <w:rsid w:val="003B503C"/>
    <w:rsid w:val="005529F9"/>
    <w:rsid w:val="00606F2C"/>
    <w:rsid w:val="0062170C"/>
    <w:rsid w:val="00691648"/>
    <w:rsid w:val="00856B9D"/>
    <w:rsid w:val="008906EE"/>
    <w:rsid w:val="009D17D9"/>
    <w:rsid w:val="00AA3C08"/>
    <w:rsid w:val="00AC3C5A"/>
    <w:rsid w:val="00BE7942"/>
    <w:rsid w:val="00C013EE"/>
    <w:rsid w:val="00C37F42"/>
    <w:rsid w:val="00CC322D"/>
    <w:rsid w:val="00F7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EAA53A"/>
  <w15:chartTrackingRefBased/>
  <w15:docId w15:val="{8380E688-D6D7-4530-9172-0DC3A40E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JVS Normální"/>
    <w:qFormat/>
    <w:rsid w:val="00856B9D"/>
    <w:pPr>
      <w:spacing w:before="120" w:after="120" w:line="288" w:lineRule="auto"/>
      <w:jc w:val="both"/>
    </w:pPr>
    <w:rPr>
      <w:rFonts w:ascii="Arial" w:eastAsia="MS Mincho" w:hAnsi="Arial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56B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56B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56B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6B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6B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6B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6B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6B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6B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6B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56B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56B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56B9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56B9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56B9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56B9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56B9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56B9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56B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56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56B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56B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56B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56B9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56B9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56B9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56B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56B9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56B9D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856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6B9D"/>
  </w:style>
  <w:style w:type="paragraph" w:styleId="Zpat">
    <w:name w:val="footer"/>
    <w:basedOn w:val="Normln"/>
    <w:link w:val="ZpatChar"/>
    <w:uiPriority w:val="99"/>
    <w:unhideWhenUsed/>
    <w:rsid w:val="00856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6B9D"/>
  </w:style>
  <w:style w:type="table" w:styleId="Mkatabulky">
    <w:name w:val="Table Grid"/>
    <w:basedOn w:val="Normlntabulka"/>
    <w:uiPriority w:val="59"/>
    <w:rsid w:val="00856B9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VSvodndaje">
    <w:name w:val="JVS Úvodní údaje"/>
    <w:rsid w:val="00856B9D"/>
    <w:pPr>
      <w:tabs>
        <w:tab w:val="left" w:pos="2778"/>
        <w:tab w:val="left" w:pos="5262"/>
      </w:tabs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character" w:styleId="Zstupntext">
    <w:name w:val="Placeholder Text"/>
    <w:basedOn w:val="Standardnpsmoodstavce"/>
    <w:uiPriority w:val="99"/>
    <w:rsid w:val="00856B9D"/>
    <w:rPr>
      <w:color w:val="808080"/>
    </w:rPr>
  </w:style>
  <w:style w:type="paragraph" w:customStyle="1" w:styleId="StylStylramecekvzorekdn">
    <w:name w:val="Styl Styl_ramecek + vzorek: Žádný"/>
    <w:basedOn w:val="Normln"/>
    <w:autoRedefine/>
    <w:rsid w:val="002F0CAF"/>
    <w:pPr>
      <w:framePr w:w="9639" w:h="1701" w:wrap="around" w:vAnchor="page" w:hAnchor="page" w:x="1135" w:y="11908" w:anchorLock="1"/>
      <w:spacing w:before="0" w:after="0" w:line="240" w:lineRule="auto"/>
      <w:jc w:val="left"/>
    </w:pPr>
    <w:rPr>
      <w:rFonts w:ascii="Calibri" w:eastAsia="Times New Roman" w:hAnsi="Calibri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1%20Ministr\Dopis%20ministra\M-21%20Dopis%20ministra%20CZ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BD73FEC691457394B34F982C22B9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8E84E-DC3A-41A5-80F0-26DA880F4F8E}"/>
      </w:docPartPr>
      <w:docPartBody>
        <w:p w:rsidR="000A7573" w:rsidRDefault="00CA4669">
          <w:pPr>
            <w:pStyle w:val="9ABD73FEC691457394B34F982C22B9C8"/>
          </w:pPr>
          <w:r w:rsidRPr="00124130">
            <w:rPr>
              <w:rStyle w:val="Zstupntext"/>
              <w:rFonts w:cs="Arial"/>
            </w:rPr>
            <w:t>Zadejte datum.</w:t>
          </w:r>
        </w:p>
      </w:docPartBody>
    </w:docPart>
    <w:docPart>
      <w:docPartPr>
        <w:name w:val="5C20AD35AFF04305B99FE17CFDCAE4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456685-FF0B-4ABC-BF58-B5E7D6ABD5D1}"/>
      </w:docPartPr>
      <w:docPartBody>
        <w:p w:rsidR="000A7573" w:rsidRDefault="00CA4669">
          <w:pPr>
            <w:pStyle w:val="5C20AD35AFF04305B99FE17CFDCAE483"/>
          </w:pPr>
          <w:r w:rsidRPr="00173DA4">
            <w:rPr>
              <w:rStyle w:val="Zstupntext"/>
            </w:rPr>
            <w:t>Z</w:t>
          </w:r>
          <w:r w:rsidRPr="00124130">
            <w:rPr>
              <w:rStyle w:val="Zstupntext"/>
              <w:rFonts w:cs="Arial"/>
            </w:rPr>
            <w:t xml:space="preserve">adejte </w:t>
          </w:r>
          <w:r>
            <w:rPr>
              <w:rStyle w:val="Zstupntext"/>
              <w:rFonts w:cs="Arial"/>
            </w:rPr>
            <w:t>č.j</w:t>
          </w:r>
          <w:r w:rsidRPr="00124130">
            <w:rPr>
              <w:rStyle w:val="Zstupntext"/>
              <w:rFonts w:cs="Arial"/>
            </w:rPr>
            <w:t>.</w:t>
          </w:r>
        </w:p>
      </w:docPartBody>
    </w:docPart>
    <w:docPart>
      <w:docPartPr>
        <w:name w:val="9520F157BD68447EA082A66ED8D95F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8E6E4-CAF8-49D7-8C1D-7EB55AE7356E}"/>
      </w:docPartPr>
      <w:docPartBody>
        <w:p w:rsidR="000A7573" w:rsidRDefault="00CA4669">
          <w:pPr>
            <w:pStyle w:val="9520F157BD68447EA082A66ED8D95F0A"/>
          </w:pPr>
          <w:r w:rsidRPr="00136958">
            <w:rPr>
              <w:rStyle w:val="Zstupntext"/>
            </w:rPr>
            <w:t>Zvolte položku.</w:t>
          </w:r>
        </w:p>
      </w:docPartBody>
    </w:docPart>
    <w:docPart>
      <w:docPartPr>
        <w:name w:val="7459A7FC308F47BC98DF43E95FF7D0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BC569C-5F60-474C-9DDF-90071F0566CE}"/>
      </w:docPartPr>
      <w:docPartBody>
        <w:p w:rsidR="000A7573" w:rsidRDefault="00CA4669">
          <w:pPr>
            <w:pStyle w:val="7459A7FC308F47BC98DF43E95FF7D0D2"/>
          </w:pPr>
          <w:r w:rsidRPr="00380EE8">
            <w:rPr>
              <w:rStyle w:val="Zstupntext"/>
              <w:rFonts w:cs="Arial"/>
            </w:rPr>
            <w:t>Klikněte sem a zadejte oslovení</w:t>
          </w:r>
        </w:p>
      </w:docPartBody>
    </w:docPart>
    <w:docPart>
      <w:docPartPr>
        <w:name w:val="2F2C6F0DAC6043449D763E85A6290C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33884E-F81D-4E4E-AE37-04E87472E0A9}"/>
      </w:docPartPr>
      <w:docPartBody>
        <w:p w:rsidR="000A7573" w:rsidRDefault="00CA4669">
          <w:pPr>
            <w:pStyle w:val="2F2C6F0DAC6043449D763E85A6290CC6"/>
          </w:pPr>
          <w:r w:rsidRPr="00380EE8">
            <w:rPr>
              <w:rStyle w:val="Zstupntext"/>
              <w:rFonts w:cs="Arial"/>
            </w:rPr>
            <w:t xml:space="preserve">Klikněte sem a zadejte </w:t>
          </w:r>
          <w:r>
            <w:rPr>
              <w:rStyle w:val="Zstupntext"/>
              <w:rFonts w:cs="Arial"/>
            </w:rPr>
            <w:t>text</w:t>
          </w:r>
        </w:p>
      </w:docPartBody>
    </w:docPart>
    <w:docPart>
      <w:docPartPr>
        <w:name w:val="C2759FBBD632482D9C50FD7302AD4A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BED562-7049-47C0-BF17-84FA38D3C49E}"/>
      </w:docPartPr>
      <w:docPartBody>
        <w:p w:rsidR="000A7573" w:rsidRDefault="00CA4669">
          <w:pPr>
            <w:pStyle w:val="C2759FBBD632482D9C50FD7302AD4A74"/>
          </w:pPr>
          <w:r w:rsidRPr="002100F6">
            <w:rPr>
              <w:rFonts w:ascii="Arial" w:hAnsi="Arial" w:cs="Arial"/>
              <w:sz w:val="20"/>
            </w:rPr>
            <w:t>Vážený pan</w:t>
          </w:r>
        </w:p>
      </w:docPartBody>
    </w:docPart>
    <w:docPart>
      <w:docPartPr>
        <w:name w:val="E9DDD87E294B474385EAFBC1541082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A36CC8-BEF9-4D10-B1B1-8E2035297A0C}"/>
      </w:docPartPr>
      <w:docPartBody>
        <w:p w:rsidR="000A7573" w:rsidRDefault="00CA4669">
          <w:pPr>
            <w:pStyle w:val="E9DDD87E294B474385EAFBC1541082E5"/>
          </w:pPr>
          <w:r w:rsidRPr="002100F6">
            <w:rPr>
              <w:rFonts w:ascii="Arial" w:hAnsi="Arial" w:cs="Arial"/>
              <w:sz w:val="20"/>
            </w:rPr>
            <w:t xml:space="preserve">Zadejte jméno </w:t>
          </w:r>
          <w:r>
            <w:rPr>
              <w:rFonts w:ascii="Arial" w:hAnsi="Arial" w:cs="Arial"/>
              <w:sz w:val="20"/>
            </w:rPr>
            <w:t>p</w:t>
          </w:r>
          <w:r w:rsidRPr="002100F6">
            <w:rPr>
              <w:rFonts w:ascii="Arial" w:hAnsi="Arial" w:cs="Arial"/>
              <w:sz w:val="20"/>
            </w:rPr>
            <w:t>říjmení</w:t>
          </w:r>
        </w:p>
      </w:docPartBody>
    </w:docPart>
    <w:docPart>
      <w:docPartPr>
        <w:name w:val="43739C3CA655462996486AB0A5E9D6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953254-7194-42D0-BC52-CF9746001A4E}"/>
      </w:docPartPr>
      <w:docPartBody>
        <w:p w:rsidR="000A7573" w:rsidRDefault="00CA4669">
          <w:pPr>
            <w:pStyle w:val="43739C3CA655462996486AB0A5E9D689"/>
          </w:pPr>
          <w:r w:rsidRPr="002100F6">
            <w:rPr>
              <w:rFonts w:ascii="Arial" w:hAnsi="Arial" w:cs="Arial"/>
              <w:sz w:val="20"/>
            </w:rPr>
            <w:t>Zadejte funkci</w:t>
          </w:r>
        </w:p>
      </w:docPartBody>
    </w:docPart>
    <w:docPart>
      <w:docPartPr>
        <w:name w:val="AA27FE4F74124C3DBD3B7305B2C948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6FFF84-3DBC-4DEF-8B4B-A46BD9AC9D39}"/>
      </w:docPartPr>
      <w:docPartBody>
        <w:p w:rsidR="000A7573" w:rsidRDefault="00CA4669">
          <w:pPr>
            <w:pStyle w:val="AA27FE4F74124C3DBD3B7305B2C94862"/>
          </w:pPr>
          <w:r w:rsidRPr="002100F6">
            <w:rPr>
              <w:rFonts w:ascii="Arial" w:hAnsi="Arial" w:cs="Arial"/>
              <w:sz w:val="20"/>
            </w:rPr>
            <w:t>Zadejte název společnosti</w:t>
          </w:r>
        </w:p>
      </w:docPartBody>
    </w:docPart>
    <w:docPart>
      <w:docPartPr>
        <w:name w:val="E447F93E26594E12917F9AB45A5852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B92203-3DFF-42A8-8232-118192391A33}"/>
      </w:docPartPr>
      <w:docPartBody>
        <w:p w:rsidR="000A7573" w:rsidRDefault="00CA4669">
          <w:pPr>
            <w:pStyle w:val="E447F93E26594E12917F9AB45A585227"/>
          </w:pPr>
          <w:r w:rsidRPr="002100F6">
            <w:rPr>
              <w:rFonts w:ascii="Arial" w:hAnsi="Arial" w:cs="Arial"/>
              <w:sz w:val="20"/>
            </w:rPr>
            <w:t>Zadejte název ulice čp/č</w:t>
          </w:r>
        </w:p>
      </w:docPartBody>
    </w:docPart>
    <w:docPart>
      <w:docPartPr>
        <w:name w:val="3A03E900040343D1B34C6DC51CFA0D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553552-0BA3-40AF-BC57-7523D17B7CF6}"/>
      </w:docPartPr>
      <w:docPartBody>
        <w:p w:rsidR="000A7573" w:rsidRDefault="00CA4669">
          <w:pPr>
            <w:pStyle w:val="3A03E900040343D1B34C6DC51CFA0D5D"/>
          </w:pPr>
          <w:r w:rsidRPr="002100F6">
            <w:rPr>
              <w:rFonts w:ascii="Arial" w:hAnsi="Arial" w:cs="Arial"/>
              <w:sz w:val="20"/>
            </w:rPr>
            <w:t>Zadejte PSČ Město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zeret Mono">
    <w:altName w:val="Calibri"/>
    <w:charset w:val="00"/>
    <w:family w:val="auto"/>
    <w:pitch w:val="variable"/>
    <w:sig w:usb0="A10000EF" w:usb1="4000207B" w:usb2="00000008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669"/>
    <w:rsid w:val="000A7573"/>
    <w:rsid w:val="00CA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unhideWhenUsed/>
    <w:rsid w:val="00CA4669"/>
    <w:rPr>
      <w:color w:val="808080"/>
    </w:rPr>
  </w:style>
  <w:style w:type="paragraph" w:customStyle="1" w:styleId="9ABD73FEC691457394B34F982C22B9C8">
    <w:name w:val="9ABD73FEC691457394B34F982C22B9C8"/>
  </w:style>
  <w:style w:type="paragraph" w:customStyle="1" w:styleId="5C20AD35AFF04305B99FE17CFDCAE483">
    <w:name w:val="5C20AD35AFF04305B99FE17CFDCAE483"/>
  </w:style>
  <w:style w:type="paragraph" w:customStyle="1" w:styleId="75AF131CDCF54981A33EFC5CF529F152">
    <w:name w:val="75AF131CDCF54981A33EFC5CF529F152"/>
  </w:style>
  <w:style w:type="paragraph" w:customStyle="1" w:styleId="9520F157BD68447EA082A66ED8D95F0A">
    <w:name w:val="9520F157BD68447EA082A66ED8D95F0A"/>
  </w:style>
  <w:style w:type="paragraph" w:customStyle="1" w:styleId="7459A7FC308F47BC98DF43E95FF7D0D2">
    <w:name w:val="7459A7FC308F47BC98DF43E95FF7D0D2"/>
  </w:style>
  <w:style w:type="paragraph" w:customStyle="1" w:styleId="2F2C6F0DAC6043449D763E85A6290CC6">
    <w:name w:val="2F2C6F0DAC6043449D763E85A6290CC6"/>
  </w:style>
  <w:style w:type="paragraph" w:customStyle="1" w:styleId="C2759FBBD632482D9C50FD7302AD4A74">
    <w:name w:val="C2759FBBD632482D9C50FD7302AD4A74"/>
  </w:style>
  <w:style w:type="paragraph" w:customStyle="1" w:styleId="E9DDD87E294B474385EAFBC1541082E5">
    <w:name w:val="E9DDD87E294B474385EAFBC1541082E5"/>
  </w:style>
  <w:style w:type="paragraph" w:customStyle="1" w:styleId="43739C3CA655462996486AB0A5E9D689">
    <w:name w:val="43739C3CA655462996486AB0A5E9D689"/>
  </w:style>
  <w:style w:type="paragraph" w:customStyle="1" w:styleId="AA27FE4F74124C3DBD3B7305B2C94862">
    <w:name w:val="AA27FE4F74124C3DBD3B7305B2C94862"/>
  </w:style>
  <w:style w:type="paragraph" w:customStyle="1" w:styleId="E447F93E26594E12917F9AB45A585227">
    <w:name w:val="E447F93E26594E12917F9AB45A585227"/>
  </w:style>
  <w:style w:type="paragraph" w:customStyle="1" w:styleId="3A03E900040343D1B34C6DC51CFA0D5D">
    <w:name w:val="3A03E900040343D1B34C6DC51CFA0D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M-21 Dopis ministra CZ.dotm</Template>
  <TotalTime>5</TotalTime>
  <Pages>1</Pages>
  <Words>83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MPO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Hronza Martin</dc:creator>
  <cp:keywords/>
  <dc:description/>
  <cp:lastModifiedBy>Přibylová Veronika</cp:lastModifiedBy>
  <cp:revision>3</cp:revision>
  <cp:lastPrinted>2026-01-19T08:25:00Z</cp:lastPrinted>
  <dcterms:created xsi:type="dcterms:W3CDTF">2026-02-05T17:02:00Z</dcterms:created>
  <dcterms:modified xsi:type="dcterms:W3CDTF">2026-02-09T10:16:00Z</dcterms:modified>
</cp:coreProperties>
</file>